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003B3019" w:rsidR="003D38A3" w:rsidRPr="003D38A3" w:rsidRDefault="000E15A4" w:rsidP="003D38A3">
                            <w:pPr>
                              <w:pStyle w:val="CourseContainedHeader"/>
                            </w:pPr>
                            <w:r>
                              <w:t>Practice Submission</w:t>
                            </w:r>
                            <w:r w:rsidR="00852FB7">
                              <w:t xml:space="preserve"> </w:t>
                            </w:r>
                            <w:r>
                              <w:t>Review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003B3019" w:rsidR="003D38A3" w:rsidRPr="003D38A3" w:rsidRDefault="000E15A4" w:rsidP="003D38A3">
                      <w:pPr>
                        <w:pStyle w:val="CourseContainedHeader"/>
                      </w:pPr>
                      <w:r>
                        <w:t>Practice Submission</w:t>
                      </w:r>
                      <w:r w:rsidR="00852FB7">
                        <w:t xml:space="preserve"> </w:t>
                      </w:r>
                      <w:r>
                        <w:t>Review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2552E427" w:rsidR="003D38A3" w:rsidRPr="003D38A3" w:rsidRDefault="003A2A4F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65130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 w:rsidR="000E15A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2552E427" w:rsidR="003D38A3" w:rsidRPr="003D38A3" w:rsidRDefault="003A2A4F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65130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2</w:t>
                      </w:r>
                      <w:r w:rsidR="000E15A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3793"/>
      </w:tblGrid>
      <w:tr w:rsidR="00FD7230" w:rsidRPr="000A0E77" w14:paraId="2B75A497" w14:textId="74A59B69" w:rsidTr="00FD72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D7230" w:rsidRPr="000A0E77" w:rsidRDefault="00FD723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D7230" w:rsidRPr="000A0E77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0E61265" w:rsidR="00FD7230" w:rsidRDefault="00FD723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37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6BDE0302" w:rsidR="00FD7230" w:rsidRDefault="00852FB7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FD7230" w:rsidRPr="000A0E77" w14:paraId="2A2C2CEE" w14:textId="2AF2C7AD" w:rsidTr="00FD72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D7230" w:rsidRPr="000A0E77" w:rsidRDefault="00FD723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93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08D48404" w:rsidR="00FD7230" w:rsidRPr="000A0E77" w:rsidRDefault="00FD723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2BEE3B57" w:rsidR="00B26449" w:rsidRDefault="00141640" w:rsidP="00141640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2E013E61" w14:textId="1567A3C5" w:rsidR="00141640" w:rsidRDefault="00271DC3" w:rsidP="00141640">
      <w:pPr>
        <w:rPr>
          <w:lang w:eastAsia="en-AU"/>
        </w:rPr>
      </w:pPr>
      <w:r>
        <w:rPr>
          <w:lang w:eastAsia="en-AU"/>
        </w:rPr>
        <w:t xml:space="preserve">You will simulate a formal submission. You will review your folio or video draft and complete a self-check against the assessment requirements. Then, swap with a peer who will act as your “moderator” and complete a quality assurance checklist to confirm that your project is </w:t>
      </w:r>
      <w:proofErr w:type="gramStart"/>
      <w:r w:rsidR="00993DC5">
        <w:rPr>
          <w:lang w:eastAsia="en-AU"/>
        </w:rPr>
        <w:t>submission-ready</w:t>
      </w:r>
      <w:proofErr w:type="gramEnd"/>
      <w:r>
        <w:rPr>
          <w:lang w:eastAsia="en-AU"/>
        </w:rPr>
        <w:t>.</w:t>
      </w:r>
    </w:p>
    <w:p w14:paraId="633B4A58" w14:textId="77777777" w:rsidR="00271DC3" w:rsidRDefault="00271DC3" w:rsidP="00141640">
      <w:pPr>
        <w:rPr>
          <w:lang w:eastAsia="en-AU"/>
        </w:rPr>
      </w:pPr>
    </w:p>
    <w:p w14:paraId="38709B7D" w14:textId="271BA6A6" w:rsidR="00271DC3" w:rsidRDefault="00993DC5" w:rsidP="00141640">
      <w:pPr>
        <w:rPr>
          <w:lang w:eastAsia="en-AU"/>
        </w:rPr>
      </w:pPr>
      <w:r>
        <w:rPr>
          <w:lang w:eastAsia="en-AU"/>
        </w:rPr>
        <w:t>This is your chance to spot errors, polish final details, and get feedback before the final teacher review.</w:t>
      </w:r>
    </w:p>
    <w:p w14:paraId="5E0E4129" w14:textId="77777777" w:rsidR="005D44F7" w:rsidRDefault="005D44F7" w:rsidP="00141640">
      <w:pPr>
        <w:rPr>
          <w:lang w:eastAsia="en-AU"/>
        </w:rPr>
      </w:pPr>
    </w:p>
    <w:p w14:paraId="6E6EF4F2" w14:textId="79BDC44E" w:rsidR="00F9673B" w:rsidRDefault="000D2DFC" w:rsidP="00F9673B">
      <w:pPr>
        <w:pStyle w:val="Heading4"/>
        <w:numPr>
          <w:ilvl w:val="0"/>
          <w:numId w:val="0"/>
        </w:numPr>
        <w:ind w:left="284" w:hanging="284"/>
      </w:pPr>
      <w:r>
        <w:t>Part A</w:t>
      </w:r>
      <w:r w:rsidR="00F9673B">
        <w:t xml:space="preserve"> – </w:t>
      </w:r>
      <w:r w:rsidR="004635C5">
        <w:t>Student Self-Review (Complete before peer QA)</w:t>
      </w:r>
    </w:p>
    <w:p w14:paraId="79E3C5B4" w14:textId="1AF46A1F" w:rsidR="00993DC5" w:rsidRPr="00993DC5" w:rsidRDefault="001E02AE" w:rsidP="00993DC5">
      <w:pPr>
        <w:rPr>
          <w:lang w:eastAsia="en-AU"/>
        </w:rPr>
      </w:pPr>
      <w:r>
        <w:rPr>
          <w:lang w:eastAsia="en-AU"/>
        </w:rPr>
        <w:t>Complete the checklist below to confirm your work is ready. Tick each box and note where fixes may still be needed.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387"/>
        <w:gridCol w:w="1590"/>
        <w:gridCol w:w="1822"/>
        <w:gridCol w:w="2835"/>
      </w:tblGrid>
      <w:tr w:rsidR="007E6B34" w:rsidRPr="000A0E77" w14:paraId="353986B5" w14:textId="4923CC69" w:rsidTr="25ED4E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60E687C6" w14:textId="77777777" w:rsidR="007E6B34" w:rsidRPr="000A0E77" w:rsidRDefault="007E6B34" w:rsidP="00EB4F22">
            <w:pPr>
              <w:pStyle w:val="TableHeadings"/>
            </w:pPr>
            <w:r>
              <w:t>Requirement</w:t>
            </w:r>
          </w:p>
        </w:tc>
        <w:tc>
          <w:tcPr>
            <w:tcW w:w="1590" w:type="dxa"/>
            <w:tcBorders>
              <w:left w:val="single" w:sz="4" w:space="0" w:color="000000" w:themeColor="accent6"/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06F3AED2" w14:textId="6137277D" w:rsidR="007E6B34" w:rsidRPr="000A0E77" w:rsidRDefault="00482788" w:rsidP="00482788">
            <w:pPr>
              <w:pStyle w:val="TableHeading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Done</w:t>
            </w:r>
            <w:r w:rsidR="007E6B34">
              <w:t xml:space="preserve"> (</w:t>
            </w:r>
            <w:r w:rsidR="007E6B34" w:rsidRPr="003370DE">
              <w:rPr>
                <w:rFonts w:ascii="Wingdings 2" w:eastAsia="Wingdings 2" w:hAnsi="Wingdings 2" w:cs="Wingdings 2"/>
                <w:sz w:val="32"/>
                <w:szCs w:val="32"/>
              </w:rPr>
              <w:t>P</w:t>
            </w:r>
            <w:r w:rsidR="007E6B34">
              <w:t>)</w:t>
            </w:r>
          </w:p>
        </w:tc>
        <w:tc>
          <w:tcPr>
            <w:tcW w:w="1822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4D865361" w14:textId="4B2AC051" w:rsidR="007E6B34" w:rsidRPr="000A0E77" w:rsidRDefault="00482788" w:rsidP="00482788">
            <w:pPr>
              <w:pStyle w:val="TableHeading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Fix Needed (</w:t>
            </w:r>
            <w:r w:rsidRPr="003370DE">
              <w:rPr>
                <w:rFonts w:ascii="Wingdings 2" w:eastAsia="Wingdings 2" w:hAnsi="Wingdings 2" w:cs="Wingdings 2"/>
                <w:sz w:val="32"/>
                <w:szCs w:val="32"/>
              </w:rPr>
              <w:t>P</w:t>
            </w:r>
            <w:r>
              <w:t>)</w:t>
            </w:r>
          </w:p>
        </w:tc>
        <w:tc>
          <w:tcPr>
            <w:tcW w:w="2835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7D65B32E" w14:textId="49B6C5D5" w:rsidR="007E6B34" w:rsidRDefault="00482788" w:rsidP="00482788">
            <w:pPr>
              <w:pStyle w:val="TableHeadings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7E6B34" w:rsidRPr="000A0E77" w14:paraId="3D16396C" w14:textId="73B55881" w:rsidTr="25ED4E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AF198C1" w14:textId="564844A4" w:rsidR="007E6B34" w:rsidRPr="00EB7724" w:rsidRDefault="007E6B34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Clear introduction &amp; p</w:t>
            </w:r>
            <w:r w:rsidR="00482788">
              <w:rPr>
                <w:b w:val="0"/>
                <w:bCs w:val="0"/>
              </w:rPr>
              <w:t>roject summary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17E1D80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E3E74DD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F114B4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E6B34" w:rsidRPr="000A0E77" w14:paraId="1EF3B682" w14:textId="15DAE9F6" w:rsidTr="25ED4EC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8A5B6E2" w14:textId="12C16F3D" w:rsidR="007E6B34" w:rsidRPr="00EB7724" w:rsidRDefault="00482788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Visuals show project stages &amp; evidence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865BCFE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2101B49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A4E3001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E6B34" w:rsidRPr="000A0E77" w14:paraId="73CFC958" w14:textId="238C9915" w:rsidTr="25ED4E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6AD5DCA" w14:textId="27FD1B9E" w:rsidR="007E6B34" w:rsidRPr="00EB7724" w:rsidRDefault="00482788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Captions / labels describe visuals accurately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3F3C994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A88F94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3D96D34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E6B34" w:rsidRPr="000A0E77" w14:paraId="570F7087" w14:textId="041EB7B3" w:rsidTr="25ED4EC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6C29C9" w14:textId="16D4B738" w:rsidR="007E6B34" w:rsidRDefault="007E6B34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Reflections </w:t>
            </w:r>
            <w:r w:rsidR="00482788">
              <w:rPr>
                <w:b w:val="0"/>
                <w:bCs w:val="0"/>
              </w:rPr>
              <w:t>include</w:t>
            </w:r>
            <w:r>
              <w:rPr>
                <w:b w:val="0"/>
                <w:bCs w:val="0"/>
              </w:rPr>
              <w:t xml:space="preserve"> strengths &amp; challenges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18BBE64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913C8EA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979F751" w14:textId="77777777" w:rsidR="007E6B34" w:rsidRPr="00EB7724" w:rsidRDefault="007E6B34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E6B34" w:rsidRPr="000A0E77" w14:paraId="3BFF31DC" w14:textId="7F846F8A" w:rsidTr="25ED4E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65CDBBD" w14:textId="795ED1CA" w:rsidR="007E6B34" w:rsidRDefault="007E6B34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Proposed improvements</w:t>
            </w:r>
            <w:r w:rsidR="00482788">
              <w:rPr>
                <w:b w:val="0"/>
                <w:bCs w:val="0"/>
              </w:rPr>
              <w:t xml:space="preserve"> are clearly stated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3669C5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28824FA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6B805D5" w14:textId="77777777" w:rsidR="007E6B34" w:rsidRPr="00EB7724" w:rsidRDefault="007E6B34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2788" w:rsidRPr="000A0E77" w14:paraId="1A5D85A1" w14:textId="77777777" w:rsidTr="25ED4ECC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248489C" w14:textId="3F1E210F" w:rsidR="00482788" w:rsidRDefault="00482788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Formatting is consistent and readable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A166CB3" w14:textId="77777777" w:rsidR="00482788" w:rsidRPr="00EB7724" w:rsidRDefault="00482788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954FBC0" w14:textId="77777777" w:rsidR="00482788" w:rsidRPr="00EB7724" w:rsidRDefault="00482788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C4ABDBB" w14:textId="77777777" w:rsidR="00482788" w:rsidRPr="00EB7724" w:rsidRDefault="00482788" w:rsidP="00482788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82788" w:rsidRPr="000A0E77" w14:paraId="5232023D" w14:textId="77777777" w:rsidTr="25ED4E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0DC2B09" w14:textId="5E82CFB1" w:rsidR="00482788" w:rsidRDefault="00482788" w:rsidP="00EB4F22">
            <w:pPr>
              <w:pStyle w:val="TableRows"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All required sections are complete</w:t>
            </w:r>
          </w:p>
        </w:tc>
        <w:tc>
          <w:tcPr>
            <w:tcW w:w="159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96BBEED" w14:textId="77777777" w:rsidR="00482788" w:rsidRPr="00EB7724" w:rsidRDefault="00482788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82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5886EF3" w14:textId="77777777" w:rsidR="00482788" w:rsidRPr="00EB7724" w:rsidRDefault="00482788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E154CD9" w14:textId="77777777" w:rsidR="00482788" w:rsidRPr="00EB7724" w:rsidRDefault="00482788" w:rsidP="00482788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5386DE2" w14:textId="16B568CC" w:rsidR="00A2460D" w:rsidRDefault="000D2DFC" w:rsidP="00FA57F0">
      <w:pPr>
        <w:pStyle w:val="Heading4"/>
        <w:numPr>
          <w:ilvl w:val="0"/>
          <w:numId w:val="0"/>
        </w:numPr>
        <w:spacing w:line="360" w:lineRule="auto"/>
        <w:ind w:left="284" w:hanging="284"/>
      </w:pPr>
      <w:r>
        <w:lastRenderedPageBreak/>
        <w:t>Part B</w:t>
      </w:r>
      <w:r w:rsidR="00A2460D">
        <w:t xml:space="preserve"> – Peer QA </w:t>
      </w:r>
      <w:r w:rsidR="004635C5">
        <w:t>Review</w:t>
      </w:r>
      <w:r w:rsidR="00A2460D">
        <w:t xml:space="preserve"> (“Teacher for a Day”)</w:t>
      </w:r>
    </w:p>
    <w:p w14:paraId="34EBDCA9" w14:textId="5318FC06" w:rsidR="00A2460D" w:rsidRDefault="00A2460D" w:rsidP="25ED4ECC">
      <w:pPr>
        <w:spacing w:line="480" w:lineRule="auto"/>
        <w:rPr>
          <w:lang w:eastAsia="en-AU"/>
        </w:rPr>
      </w:pPr>
      <w:r w:rsidRPr="25ED4ECC">
        <w:rPr>
          <w:b/>
          <w:bCs/>
          <w:lang w:eastAsia="en-AU"/>
        </w:rPr>
        <w:t xml:space="preserve">QA Partner </w:t>
      </w:r>
      <w:proofErr w:type="gramStart"/>
      <w:r w:rsidRPr="25ED4ECC">
        <w:rPr>
          <w:b/>
          <w:bCs/>
          <w:lang w:eastAsia="en-AU"/>
        </w:rPr>
        <w:t>Name:</w:t>
      </w:r>
      <w:r w:rsidRPr="25ED4ECC">
        <w:rPr>
          <w:lang w:eastAsia="en-AU"/>
        </w:rPr>
        <w:t>_</w:t>
      </w:r>
      <w:proofErr w:type="gramEnd"/>
      <w:r w:rsidRPr="25ED4ECC">
        <w:rPr>
          <w:lang w:eastAsia="en-AU"/>
        </w:rPr>
        <w:t>______________________________________</w:t>
      </w:r>
    </w:p>
    <w:p w14:paraId="70DC5D73" w14:textId="4094EE8F" w:rsidR="00A2460D" w:rsidRPr="006B0A7E" w:rsidRDefault="00A2460D" w:rsidP="00A2460D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>
        <w:rPr>
          <w:b/>
          <w:bCs/>
          <w:lang w:eastAsia="en-AU"/>
        </w:rPr>
        <w:t>What strengths do you see in the presentation or reflection?</w:t>
      </w:r>
    </w:p>
    <w:p w14:paraId="50FA09A0" w14:textId="77777777" w:rsidR="00A2460D" w:rsidRDefault="00A2460D" w:rsidP="00A2460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501AEA" w14:textId="26B24ADB" w:rsidR="00A2460D" w:rsidRPr="006B0A7E" w:rsidRDefault="00A2460D" w:rsidP="00A2460D">
      <w:pPr>
        <w:pStyle w:val="ListParagraph"/>
        <w:numPr>
          <w:ilvl w:val="0"/>
          <w:numId w:val="35"/>
        </w:numPr>
        <w:rPr>
          <w:b/>
          <w:bCs/>
          <w:lang w:eastAsia="en-AU"/>
        </w:rPr>
      </w:pPr>
      <w:r>
        <w:rPr>
          <w:b/>
          <w:bCs/>
          <w:lang w:eastAsia="en-AU"/>
        </w:rPr>
        <w:t>Are there any missing elements or areas that need improvement before submission?</w:t>
      </w:r>
    </w:p>
    <w:p w14:paraId="53254A0A" w14:textId="77777777" w:rsidR="00A2460D" w:rsidRDefault="00A2460D" w:rsidP="00A2460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9642F7" w14:textId="6C908D1D" w:rsidR="00A2460D" w:rsidRPr="006B0A7E" w:rsidRDefault="00A2460D" w:rsidP="00A2460D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 xml:space="preserve">Does the project meet assessment expectations? Circle:  </w:t>
      </w:r>
      <w:proofErr w:type="gramStart"/>
      <w:r w:rsidRPr="00A2460D">
        <w:rPr>
          <w:lang w:eastAsia="en-AU"/>
        </w:rPr>
        <w:t>Yes  /</w:t>
      </w:r>
      <w:proofErr w:type="gramEnd"/>
      <w:r w:rsidRPr="00A2460D">
        <w:rPr>
          <w:lang w:eastAsia="en-AU"/>
        </w:rPr>
        <w:t xml:space="preserve">  </w:t>
      </w:r>
      <w:proofErr w:type="gramStart"/>
      <w:r w:rsidRPr="00A2460D">
        <w:rPr>
          <w:lang w:eastAsia="en-AU"/>
        </w:rPr>
        <w:t>Mostly  /</w:t>
      </w:r>
      <w:proofErr w:type="gramEnd"/>
      <w:r w:rsidRPr="00A2460D">
        <w:rPr>
          <w:lang w:eastAsia="en-AU"/>
        </w:rPr>
        <w:t xml:space="preserve">  Needs Revision</w:t>
      </w:r>
    </w:p>
    <w:p w14:paraId="1D79F0F2" w14:textId="0E77F22B" w:rsidR="00A2460D" w:rsidRPr="006B0A7E" w:rsidRDefault="00A2460D" w:rsidP="00A2460D">
      <w:pPr>
        <w:pStyle w:val="ListParagraph"/>
        <w:numPr>
          <w:ilvl w:val="0"/>
          <w:numId w:val="35"/>
        </w:numPr>
        <w:spacing w:line="480" w:lineRule="auto"/>
        <w:rPr>
          <w:b/>
          <w:bCs/>
          <w:lang w:eastAsia="en-AU"/>
        </w:rPr>
      </w:pPr>
      <w:r>
        <w:rPr>
          <w:b/>
          <w:bCs/>
          <w:lang w:eastAsia="en-AU"/>
        </w:rPr>
        <w:t>Suggest one specific improvement that could strengthen this work:</w:t>
      </w:r>
    </w:p>
    <w:p w14:paraId="6A1D413D" w14:textId="77777777" w:rsidR="00A2460D" w:rsidRDefault="00A2460D" w:rsidP="00A2460D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</w:t>
      </w:r>
    </w:p>
    <w:p w14:paraId="272BEFA8" w14:textId="77777777" w:rsidR="007970D8" w:rsidRDefault="007970D8" w:rsidP="007970D8">
      <w:pPr>
        <w:pStyle w:val="Heading4"/>
        <w:numPr>
          <w:ilvl w:val="0"/>
          <w:numId w:val="0"/>
        </w:numPr>
        <w:ind w:left="284" w:hanging="284"/>
      </w:pPr>
    </w:p>
    <w:p w14:paraId="15E91819" w14:textId="477E6FF1" w:rsidR="00BE0112" w:rsidRDefault="000D2DFC" w:rsidP="007970D8">
      <w:pPr>
        <w:pStyle w:val="Heading4"/>
        <w:numPr>
          <w:ilvl w:val="0"/>
          <w:numId w:val="0"/>
        </w:numPr>
        <w:ind w:left="284" w:hanging="284"/>
      </w:pPr>
      <w:r>
        <w:t>Part C – Student Reflection &amp; Action Plan</w:t>
      </w:r>
    </w:p>
    <w:p w14:paraId="3FA7D981" w14:textId="51FA31FF" w:rsidR="00BE0112" w:rsidRPr="003867E7" w:rsidRDefault="007970D8" w:rsidP="003867E7">
      <w:pPr>
        <w:spacing w:line="480" w:lineRule="auto"/>
        <w:rPr>
          <w:b/>
          <w:bCs/>
        </w:rPr>
      </w:pPr>
      <w:r w:rsidRPr="003867E7">
        <w:rPr>
          <w:b/>
          <w:bCs/>
        </w:rPr>
        <w:t xml:space="preserve">After today’s simulation, what change will you make to your folio or video before final submission? </w:t>
      </w:r>
    </w:p>
    <w:p w14:paraId="2EC79FD9" w14:textId="474CF1DB" w:rsidR="0099055F" w:rsidRDefault="0099055F" w:rsidP="007970D8">
      <w:pPr>
        <w:spacing w:line="480" w:lineRule="auto"/>
      </w:pPr>
      <w:r>
        <w:t>_________________________________________________________________________________</w:t>
      </w:r>
      <w:r w:rsidR="00900121">
        <w:t>_________________________________________________________________________________</w:t>
      </w:r>
      <w:r w:rsidR="003867E7">
        <w:t>____________</w:t>
      </w:r>
      <w:r>
        <w:t>_________________________________________________________________________________</w:t>
      </w:r>
      <w:r w:rsidR="00900121">
        <w:t>______</w:t>
      </w:r>
      <w:r w:rsidR="001E2692">
        <w:t>____________</w:t>
      </w:r>
      <w:r w:rsidR="00900121">
        <w:t>___________________________________________________________________________</w:t>
      </w:r>
    </w:p>
    <w:bookmarkEnd w:id="0"/>
    <w:bookmarkEnd w:id="1"/>
    <w:bookmarkEnd w:id="2"/>
    <w:bookmarkEnd w:id="3"/>
    <w:sectPr w:rsidR="0099055F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8198" w14:textId="77777777" w:rsidR="00545768" w:rsidRDefault="00545768" w:rsidP="009125CB">
      <w:r>
        <w:separator/>
      </w:r>
    </w:p>
    <w:p w14:paraId="12D89224" w14:textId="77777777" w:rsidR="00545768" w:rsidRDefault="00545768" w:rsidP="009125CB"/>
    <w:p w14:paraId="196B348A" w14:textId="77777777" w:rsidR="00545768" w:rsidRDefault="00545768" w:rsidP="009125CB"/>
    <w:p w14:paraId="40CB5438" w14:textId="77777777" w:rsidR="00545768" w:rsidRDefault="00545768" w:rsidP="009125CB"/>
  </w:endnote>
  <w:endnote w:type="continuationSeparator" w:id="0">
    <w:p w14:paraId="42D9090A" w14:textId="77777777" w:rsidR="00545768" w:rsidRDefault="00545768" w:rsidP="009125CB">
      <w:r>
        <w:continuationSeparator/>
      </w:r>
    </w:p>
    <w:p w14:paraId="1B3C8F30" w14:textId="77777777" w:rsidR="00545768" w:rsidRDefault="00545768" w:rsidP="009125CB"/>
    <w:p w14:paraId="7D4DF402" w14:textId="77777777" w:rsidR="00545768" w:rsidRDefault="00545768" w:rsidP="009125CB"/>
    <w:p w14:paraId="3296ED2F" w14:textId="77777777" w:rsidR="00545768" w:rsidRDefault="0054576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2565B03C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3A2A4F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1ECF2" w14:textId="77777777" w:rsidR="00545768" w:rsidRDefault="00545768" w:rsidP="009125CB">
      <w:r>
        <w:separator/>
      </w:r>
    </w:p>
    <w:p w14:paraId="6A4BB470" w14:textId="77777777" w:rsidR="00545768" w:rsidRDefault="00545768" w:rsidP="009125CB"/>
    <w:p w14:paraId="75561330" w14:textId="77777777" w:rsidR="00545768" w:rsidRDefault="00545768" w:rsidP="009125CB"/>
    <w:p w14:paraId="022B04DD" w14:textId="77777777" w:rsidR="00545768" w:rsidRDefault="00545768" w:rsidP="009125CB"/>
  </w:footnote>
  <w:footnote w:type="continuationSeparator" w:id="0">
    <w:p w14:paraId="389DA661" w14:textId="77777777" w:rsidR="00545768" w:rsidRDefault="00545768" w:rsidP="009125CB">
      <w:r>
        <w:continuationSeparator/>
      </w:r>
    </w:p>
    <w:p w14:paraId="1304A22B" w14:textId="77777777" w:rsidR="00545768" w:rsidRDefault="00545768" w:rsidP="009125CB"/>
    <w:p w14:paraId="33CE17AD" w14:textId="77777777" w:rsidR="00545768" w:rsidRDefault="00545768" w:rsidP="009125CB"/>
    <w:p w14:paraId="046F0957" w14:textId="77777777" w:rsidR="00545768" w:rsidRDefault="0054576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7216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9188E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919B8"/>
    <w:multiLevelType w:val="hybridMultilevel"/>
    <w:tmpl w:val="A84E698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228C6"/>
    <w:multiLevelType w:val="hybridMultilevel"/>
    <w:tmpl w:val="A0BE1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D067B81"/>
    <w:multiLevelType w:val="hybridMultilevel"/>
    <w:tmpl w:val="082AAC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94BFD"/>
    <w:multiLevelType w:val="hybridMultilevel"/>
    <w:tmpl w:val="13C280E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E77BC7"/>
    <w:multiLevelType w:val="hybridMultilevel"/>
    <w:tmpl w:val="A0BE1F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6D5FD2"/>
    <w:multiLevelType w:val="hybridMultilevel"/>
    <w:tmpl w:val="E3D64C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6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861587"/>
    <w:multiLevelType w:val="hybridMultilevel"/>
    <w:tmpl w:val="3814DD6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0689F"/>
    <w:multiLevelType w:val="hybridMultilevel"/>
    <w:tmpl w:val="A84E6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EC7101"/>
    <w:multiLevelType w:val="hybridMultilevel"/>
    <w:tmpl w:val="E44252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6"/>
  </w:num>
  <w:num w:numId="2" w16cid:durableId="890966164">
    <w:abstractNumId w:val="20"/>
  </w:num>
  <w:num w:numId="3" w16cid:durableId="1776317215">
    <w:abstractNumId w:val="42"/>
  </w:num>
  <w:num w:numId="4" w16cid:durableId="1534071080">
    <w:abstractNumId w:val="34"/>
  </w:num>
  <w:num w:numId="5" w16cid:durableId="1673219778">
    <w:abstractNumId w:val="17"/>
  </w:num>
  <w:num w:numId="6" w16cid:durableId="1200585890">
    <w:abstractNumId w:val="32"/>
  </w:num>
  <w:num w:numId="7" w16cid:durableId="1908228620">
    <w:abstractNumId w:val="23"/>
  </w:num>
  <w:num w:numId="8" w16cid:durableId="1147357831">
    <w:abstractNumId w:val="31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2"/>
  </w:num>
  <w:num w:numId="19" w16cid:durableId="173418005">
    <w:abstractNumId w:val="27"/>
  </w:num>
  <w:num w:numId="20" w16cid:durableId="2127193325">
    <w:abstractNumId w:val="36"/>
  </w:num>
  <w:num w:numId="21" w16cid:durableId="383067315">
    <w:abstractNumId w:val="35"/>
  </w:num>
  <w:num w:numId="22" w16cid:durableId="1951935085">
    <w:abstractNumId w:val="39"/>
  </w:num>
  <w:num w:numId="23" w16cid:durableId="558134442">
    <w:abstractNumId w:val="38"/>
  </w:num>
  <w:num w:numId="24" w16cid:durableId="54202057">
    <w:abstractNumId w:val="29"/>
  </w:num>
  <w:num w:numId="25" w16cid:durableId="580530458">
    <w:abstractNumId w:val="33"/>
  </w:num>
  <w:num w:numId="26" w16cid:durableId="441651303">
    <w:abstractNumId w:val="26"/>
  </w:num>
  <w:num w:numId="27" w16cid:durableId="1674410907">
    <w:abstractNumId w:val="21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4"/>
  </w:num>
  <w:num w:numId="32" w16cid:durableId="1696350815">
    <w:abstractNumId w:val="30"/>
  </w:num>
  <w:num w:numId="33" w16cid:durableId="16975234">
    <w:abstractNumId w:val="12"/>
  </w:num>
  <w:num w:numId="34" w16cid:durableId="316498969">
    <w:abstractNumId w:val="14"/>
  </w:num>
  <w:num w:numId="35" w16cid:durableId="1508327900">
    <w:abstractNumId w:val="40"/>
  </w:num>
  <w:num w:numId="36" w16cid:durableId="811021379">
    <w:abstractNumId w:val="13"/>
  </w:num>
  <w:num w:numId="37" w16cid:durableId="1714646844">
    <w:abstractNumId w:val="18"/>
  </w:num>
  <w:num w:numId="38" w16cid:durableId="1262562960">
    <w:abstractNumId w:val="19"/>
  </w:num>
  <w:num w:numId="39" w16cid:durableId="348682577">
    <w:abstractNumId w:val="37"/>
  </w:num>
  <w:num w:numId="40" w16cid:durableId="1084305947">
    <w:abstractNumId w:val="41"/>
  </w:num>
  <w:num w:numId="41" w16cid:durableId="1066681390">
    <w:abstractNumId w:val="15"/>
  </w:num>
  <w:num w:numId="42" w16cid:durableId="1454903484">
    <w:abstractNumId w:val="25"/>
  </w:num>
  <w:num w:numId="43" w16cid:durableId="1229922081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2DFC"/>
    <w:rsid w:val="000D4351"/>
    <w:rsid w:val="000E15A4"/>
    <w:rsid w:val="000E2C7F"/>
    <w:rsid w:val="000E4FBD"/>
    <w:rsid w:val="000E50A6"/>
    <w:rsid w:val="000E664D"/>
    <w:rsid w:val="000F0A74"/>
    <w:rsid w:val="000F4F6F"/>
    <w:rsid w:val="001056C6"/>
    <w:rsid w:val="001103CE"/>
    <w:rsid w:val="001134C2"/>
    <w:rsid w:val="001147E3"/>
    <w:rsid w:val="001167D3"/>
    <w:rsid w:val="001204C9"/>
    <w:rsid w:val="00120B5E"/>
    <w:rsid w:val="00121BC5"/>
    <w:rsid w:val="00141640"/>
    <w:rsid w:val="00141964"/>
    <w:rsid w:val="00145110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E02AE"/>
    <w:rsid w:val="001E2692"/>
    <w:rsid w:val="001F0E0F"/>
    <w:rsid w:val="001F2F98"/>
    <w:rsid w:val="001F76B5"/>
    <w:rsid w:val="00202FF8"/>
    <w:rsid w:val="00204B37"/>
    <w:rsid w:val="002059E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1F10"/>
    <w:rsid w:val="0025281D"/>
    <w:rsid w:val="002540F1"/>
    <w:rsid w:val="00255909"/>
    <w:rsid w:val="00257AA2"/>
    <w:rsid w:val="00262364"/>
    <w:rsid w:val="00266EEF"/>
    <w:rsid w:val="002714AE"/>
    <w:rsid w:val="00271DC3"/>
    <w:rsid w:val="002901F6"/>
    <w:rsid w:val="00290595"/>
    <w:rsid w:val="00290D5F"/>
    <w:rsid w:val="002919DF"/>
    <w:rsid w:val="0029384D"/>
    <w:rsid w:val="00294680"/>
    <w:rsid w:val="002A0A44"/>
    <w:rsid w:val="002B2DCF"/>
    <w:rsid w:val="002B67E3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2E11"/>
    <w:rsid w:val="00313FA9"/>
    <w:rsid w:val="00322F4E"/>
    <w:rsid w:val="003231B0"/>
    <w:rsid w:val="003311BC"/>
    <w:rsid w:val="00331885"/>
    <w:rsid w:val="00336048"/>
    <w:rsid w:val="003370DE"/>
    <w:rsid w:val="0034625B"/>
    <w:rsid w:val="003468E1"/>
    <w:rsid w:val="00346DF9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867E7"/>
    <w:rsid w:val="00391452"/>
    <w:rsid w:val="00391C7B"/>
    <w:rsid w:val="003A1B41"/>
    <w:rsid w:val="003A2A4F"/>
    <w:rsid w:val="003B0192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635C5"/>
    <w:rsid w:val="0047737A"/>
    <w:rsid w:val="00482039"/>
    <w:rsid w:val="00482788"/>
    <w:rsid w:val="00483FF1"/>
    <w:rsid w:val="00484C9F"/>
    <w:rsid w:val="004850E1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C7B3B"/>
    <w:rsid w:val="004D1731"/>
    <w:rsid w:val="004D1A24"/>
    <w:rsid w:val="004D3588"/>
    <w:rsid w:val="004D3B85"/>
    <w:rsid w:val="004D719B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44F7"/>
    <w:rsid w:val="005D7B6A"/>
    <w:rsid w:val="005E0024"/>
    <w:rsid w:val="005E00D2"/>
    <w:rsid w:val="005E3B0A"/>
    <w:rsid w:val="005F77DB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77459"/>
    <w:rsid w:val="00680894"/>
    <w:rsid w:val="006821F1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0A7E"/>
    <w:rsid w:val="006B6D54"/>
    <w:rsid w:val="006C0898"/>
    <w:rsid w:val="006C41D3"/>
    <w:rsid w:val="006D109A"/>
    <w:rsid w:val="006D47DB"/>
    <w:rsid w:val="006D588E"/>
    <w:rsid w:val="006F30EF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493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970D8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E6B34"/>
    <w:rsid w:val="007F3B9E"/>
    <w:rsid w:val="007F4F1B"/>
    <w:rsid w:val="008040E5"/>
    <w:rsid w:val="00804BBC"/>
    <w:rsid w:val="0080551A"/>
    <w:rsid w:val="008074CB"/>
    <w:rsid w:val="00821060"/>
    <w:rsid w:val="0082109F"/>
    <w:rsid w:val="00825B93"/>
    <w:rsid w:val="00827B16"/>
    <w:rsid w:val="0083351E"/>
    <w:rsid w:val="00837177"/>
    <w:rsid w:val="008509E4"/>
    <w:rsid w:val="008511DC"/>
    <w:rsid w:val="00851424"/>
    <w:rsid w:val="00852FB7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0121"/>
    <w:rsid w:val="00902CDE"/>
    <w:rsid w:val="009037CA"/>
    <w:rsid w:val="009125CB"/>
    <w:rsid w:val="00913F0F"/>
    <w:rsid w:val="00914845"/>
    <w:rsid w:val="00922E26"/>
    <w:rsid w:val="00924506"/>
    <w:rsid w:val="00924B81"/>
    <w:rsid w:val="00925183"/>
    <w:rsid w:val="00941FC8"/>
    <w:rsid w:val="00944101"/>
    <w:rsid w:val="0094539E"/>
    <w:rsid w:val="009462E0"/>
    <w:rsid w:val="0094687C"/>
    <w:rsid w:val="0096505C"/>
    <w:rsid w:val="00971393"/>
    <w:rsid w:val="00971CF7"/>
    <w:rsid w:val="0099055F"/>
    <w:rsid w:val="00993DC5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460D"/>
    <w:rsid w:val="00A251FA"/>
    <w:rsid w:val="00A2672C"/>
    <w:rsid w:val="00A3115D"/>
    <w:rsid w:val="00A37E25"/>
    <w:rsid w:val="00A460F5"/>
    <w:rsid w:val="00A472B4"/>
    <w:rsid w:val="00A54291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451E"/>
    <w:rsid w:val="00B466E3"/>
    <w:rsid w:val="00B51292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12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924CD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5037C"/>
    <w:rsid w:val="00D54D80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1E5C"/>
    <w:rsid w:val="00E429E6"/>
    <w:rsid w:val="00E465A3"/>
    <w:rsid w:val="00E5074B"/>
    <w:rsid w:val="00E6673C"/>
    <w:rsid w:val="00E708AA"/>
    <w:rsid w:val="00E72134"/>
    <w:rsid w:val="00E72BDD"/>
    <w:rsid w:val="00E740CC"/>
    <w:rsid w:val="00E85470"/>
    <w:rsid w:val="00E926B1"/>
    <w:rsid w:val="00EA2E19"/>
    <w:rsid w:val="00EB32A7"/>
    <w:rsid w:val="00EB7724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94EA2"/>
    <w:rsid w:val="00F9673B"/>
    <w:rsid w:val="00FA289B"/>
    <w:rsid w:val="00FA4D70"/>
    <w:rsid w:val="00FA5703"/>
    <w:rsid w:val="00FA57F0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B21"/>
    <w:rsid w:val="00FE2407"/>
    <w:rsid w:val="25ED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DC5CD574-6C5D-4CED-8F42-DDD8169CBBD7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2</Pages>
  <Words>383</Words>
  <Characters>2188</Characters>
  <Application>Microsoft Office Word</Application>
  <DocSecurity>0</DocSecurity>
  <Lines>18</Lines>
  <Paragraphs>5</Paragraphs>
  <ScaleCrop>false</ScaleCrop>
  <Manager/>
  <Company/>
  <LinksUpToDate>false</LinksUpToDate>
  <CharactersWithSpaces>2566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</cp:revision>
  <dcterms:created xsi:type="dcterms:W3CDTF">2025-08-09T20:00:00Z</dcterms:created>
  <dcterms:modified xsi:type="dcterms:W3CDTF">2025-09-26T04:18:00Z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